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21196" w14:textId="77777777" w:rsidR="009647BF" w:rsidRDefault="009647BF" w:rsidP="009647B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Hugh SOMERVILLE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57297DBC" w14:textId="77777777" w:rsidR="009647BF" w:rsidRDefault="009647BF" w:rsidP="009647B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of </w:t>
      </w:r>
      <w:proofErr w:type="spellStart"/>
      <w:r>
        <w:rPr>
          <w:rFonts w:eastAsia="Times New Roman" w:cs="Times New Roman"/>
          <w:szCs w:val="24"/>
        </w:rPr>
        <w:t>Dowgate</w:t>
      </w:r>
      <w:proofErr w:type="spellEnd"/>
      <w:r>
        <w:rPr>
          <w:rFonts w:eastAsia="Times New Roman" w:cs="Times New Roman"/>
          <w:szCs w:val="24"/>
        </w:rPr>
        <w:t xml:space="preserve"> Ward, London.</w:t>
      </w:r>
    </w:p>
    <w:p w14:paraId="6DC971C2" w14:textId="77777777" w:rsidR="009647BF" w:rsidRDefault="009647BF" w:rsidP="009647BF">
      <w:pPr>
        <w:pStyle w:val="NoSpacing"/>
        <w:rPr>
          <w:rFonts w:eastAsia="Times New Roman" w:cs="Times New Roman"/>
          <w:szCs w:val="24"/>
        </w:rPr>
      </w:pPr>
    </w:p>
    <w:p w14:paraId="641DFEDC" w14:textId="77777777" w:rsidR="009647BF" w:rsidRDefault="009647BF" w:rsidP="009647BF">
      <w:pPr>
        <w:pStyle w:val="NoSpacing"/>
        <w:rPr>
          <w:rFonts w:eastAsia="Times New Roman" w:cs="Times New Roman"/>
          <w:szCs w:val="24"/>
        </w:rPr>
      </w:pPr>
    </w:p>
    <w:p w14:paraId="6DC7209A" w14:textId="77777777" w:rsidR="009647BF" w:rsidRDefault="009647BF" w:rsidP="009647B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</w:t>
      </w:r>
      <w:r>
        <w:rPr>
          <w:rFonts w:eastAsia="Times New Roman" w:cs="Times New Roman"/>
          <w:szCs w:val="24"/>
        </w:rPr>
        <w:tab/>
        <w:t>1422</w:t>
      </w:r>
      <w:r>
        <w:rPr>
          <w:rFonts w:eastAsia="Times New Roman" w:cs="Times New Roman"/>
          <w:szCs w:val="24"/>
        </w:rPr>
        <w:tab/>
        <w:t>He was elected one of the Constables.</w:t>
      </w:r>
    </w:p>
    <w:p w14:paraId="0B3A9641" w14:textId="77777777" w:rsidR="009647BF" w:rsidRDefault="009647BF" w:rsidP="009647B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61A2FB13" w14:textId="77777777" w:rsidR="009647BF" w:rsidRDefault="009647BF" w:rsidP="009647B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p.551)</w:t>
      </w:r>
    </w:p>
    <w:p w14:paraId="44870256" w14:textId="77777777" w:rsidR="009647BF" w:rsidRDefault="009647BF" w:rsidP="009647BF">
      <w:pPr>
        <w:pStyle w:val="NoSpacing"/>
        <w:rPr>
          <w:rFonts w:eastAsia="Times New Roman" w:cs="Times New Roman"/>
          <w:szCs w:val="24"/>
        </w:rPr>
      </w:pPr>
    </w:p>
    <w:p w14:paraId="0A716F71" w14:textId="77777777" w:rsidR="009647BF" w:rsidRDefault="009647BF" w:rsidP="009647BF">
      <w:pPr>
        <w:pStyle w:val="NoSpacing"/>
        <w:rPr>
          <w:rFonts w:eastAsia="Times New Roman" w:cs="Times New Roman"/>
          <w:szCs w:val="24"/>
        </w:rPr>
      </w:pPr>
    </w:p>
    <w:p w14:paraId="3CCCFF7E" w14:textId="77777777" w:rsidR="009647BF" w:rsidRDefault="009647BF" w:rsidP="009647B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December 2023</w:t>
      </w:r>
    </w:p>
    <w:p w14:paraId="21A16A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194B6" w14:textId="77777777" w:rsidR="009647BF" w:rsidRDefault="009647BF" w:rsidP="009139A6">
      <w:r>
        <w:separator/>
      </w:r>
    </w:p>
  </w:endnote>
  <w:endnote w:type="continuationSeparator" w:id="0">
    <w:p w14:paraId="370EF21D" w14:textId="77777777" w:rsidR="009647BF" w:rsidRDefault="009647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40B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EA5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F64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B6AA4" w14:textId="77777777" w:rsidR="009647BF" w:rsidRDefault="009647BF" w:rsidP="009139A6">
      <w:r>
        <w:separator/>
      </w:r>
    </w:p>
  </w:footnote>
  <w:footnote w:type="continuationSeparator" w:id="0">
    <w:p w14:paraId="366B209C" w14:textId="77777777" w:rsidR="009647BF" w:rsidRDefault="009647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FE8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FD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260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7BF"/>
    <w:rsid w:val="000666E0"/>
    <w:rsid w:val="002510B7"/>
    <w:rsid w:val="005C130B"/>
    <w:rsid w:val="00826F5C"/>
    <w:rsid w:val="009139A6"/>
    <w:rsid w:val="009448BB"/>
    <w:rsid w:val="00947624"/>
    <w:rsid w:val="009647BF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A83AC"/>
  <w15:chartTrackingRefBased/>
  <w15:docId w15:val="{53CAF58B-865D-428E-B9BE-E6BE6601B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2023-12-23T13:27:00Z</dcterms:created>
  <dcterms:modified xsi:type="dcterms:W3CDTF">2023-12-23T13:27:00Z</dcterms:modified>
</cp:coreProperties>
</file>